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06" w:rsidRDefault="007C5FDD" w:rsidP="00965206">
      <w:pPr>
        <w:jc w:val="right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  <w:bookmarkStart w:id="0" w:name="_GoBack"/>
      <w:bookmarkEnd w:id="0"/>
    </w:p>
    <w:p w:rsidR="00965206" w:rsidRDefault="00965206" w:rsidP="00965206">
      <w:pPr>
        <w:jc w:val="right"/>
      </w:pPr>
    </w:p>
    <w:p w:rsidR="00833363" w:rsidRDefault="00833363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CD4A1F" w:rsidRDefault="00CD4A1F" w:rsidP="00965206">
      <w:pPr>
        <w:jc w:val="right"/>
      </w:pPr>
    </w:p>
    <w:p w:rsidR="006D7A95" w:rsidRDefault="006D7A95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16096" w:rsidTr="00864990">
        <w:trPr>
          <w:trHeight w:val="4693"/>
          <w:jc w:val="center"/>
        </w:trPr>
        <w:tc>
          <w:tcPr>
            <w:tcW w:w="7248" w:type="dxa"/>
            <w:shd w:val="clear" w:color="auto" w:fill="1C471C"/>
          </w:tcPr>
          <w:p w:rsidR="00916096" w:rsidRDefault="00273530" w:rsidP="00F35297">
            <w:r>
              <w:rPr>
                <w:noProof/>
                <w:lang w:val="en-GB" w:eastAsia="en-GB"/>
              </w:rPr>
              <w:drawing>
                <wp:inline distT="0" distB="0" distL="0" distR="0">
                  <wp:extent cx="4913195" cy="2286000"/>
                  <wp:effectExtent l="0" t="0" r="1905" b="0"/>
                  <wp:docPr id="5" name="Picture 5" descr="C:\Rh11_Samples_EC2\Word Design Stuff\Second Delivery - As used\cov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cov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965206">
              <w:rPr>
                <w:rFonts w:ascii="Franklin Gothic Demi Cond" w:hAnsi="Franklin Gothic Demi Cond"/>
                <w:color w:val="FFFFFF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CD4A1F" w:rsidRDefault="00CD4A1F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6D7A95" w:rsidRDefault="006D7A95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F8F9B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>
              <w:rPr>
                <w:color w:val="767171"/>
              </w:rPr>
              <w:t>Anytown</w:t>
            </w:r>
            <w:proofErr w:type="spellEnd"/>
            <w:proofErr w:type="gramEnd"/>
            <w:r>
              <w:rPr>
                <w:color w:val="767171"/>
              </w:rPr>
              <w:t>. USA</w:t>
            </w:r>
          </w:p>
        </w:tc>
      </w:tr>
    </w:tbl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105959"/>
    <w:rsid w:val="0013029E"/>
    <w:rsid w:val="00193E50"/>
    <w:rsid w:val="001D238E"/>
    <w:rsid w:val="001E06F6"/>
    <w:rsid w:val="00226DD5"/>
    <w:rsid w:val="00237508"/>
    <w:rsid w:val="00246F11"/>
    <w:rsid w:val="00273530"/>
    <w:rsid w:val="002B104C"/>
    <w:rsid w:val="0038530A"/>
    <w:rsid w:val="00441B05"/>
    <w:rsid w:val="00453145"/>
    <w:rsid w:val="00511D0C"/>
    <w:rsid w:val="005522D6"/>
    <w:rsid w:val="00677D4D"/>
    <w:rsid w:val="006D7A95"/>
    <w:rsid w:val="007806B7"/>
    <w:rsid w:val="007C5FDD"/>
    <w:rsid w:val="007E7FC9"/>
    <w:rsid w:val="00833363"/>
    <w:rsid w:val="00842672"/>
    <w:rsid w:val="00864990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39A4"/>
    <w:rsid w:val="00AC57DD"/>
    <w:rsid w:val="00AD2983"/>
    <w:rsid w:val="00BC7C33"/>
    <w:rsid w:val="00C02DBB"/>
    <w:rsid w:val="00C05284"/>
    <w:rsid w:val="00CD4A1F"/>
    <w:rsid w:val="00D827D4"/>
    <w:rsid w:val="00E26403"/>
    <w:rsid w:val="00E30CBA"/>
    <w:rsid w:val="00EE5FF9"/>
    <w:rsid w:val="00F35297"/>
    <w:rsid w:val="00F4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CE1677-9D48-452B-8B23-D41937CC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CBA"/>
    <w:pPr>
      <w:keepLines/>
      <w:spacing w:after="200"/>
    </w:pPr>
    <w:rPr>
      <w:rFonts w:ascii="Calibri" w:hAnsi="Calibri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AD2983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36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Grainge</dc:creator>
  <cp:keywords/>
  <cp:lastModifiedBy>Peter Grainge</cp:lastModifiedBy>
  <cp:revision>11</cp:revision>
  <dcterms:created xsi:type="dcterms:W3CDTF">2013-11-12T16:43:00Z</dcterms:created>
  <dcterms:modified xsi:type="dcterms:W3CDTF">2015-04-23T08:44:00Z</dcterms:modified>
</cp:coreProperties>
</file>